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D6B" w:rsidRDefault="00685D6B" w:rsidP="00685D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STONLEY</w:t>
      </w:r>
      <w:r>
        <w:rPr>
          <w:rFonts w:ascii="Times New Roman" w:hAnsi="Times New Roman" w:cs="Times New Roman"/>
          <w:sz w:val="24"/>
          <w:szCs w:val="24"/>
        </w:rPr>
        <w:t xml:space="preserve">        (fl.1450)</w:t>
      </w:r>
    </w:p>
    <w:p w:rsidR="00685D6B" w:rsidRDefault="00685D6B" w:rsidP="00685D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:rsidR="00685D6B" w:rsidRDefault="00685D6B" w:rsidP="00685D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5D6B" w:rsidRDefault="00685D6B" w:rsidP="00685D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5D6B" w:rsidRDefault="00685D6B" w:rsidP="00685D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He, John Mowbray, Duke of Norfolk(q.v.), Gilbert Debenham(q.v.), </w:t>
      </w:r>
    </w:p>
    <w:p w:rsidR="00685D6B" w:rsidRDefault="00685D6B" w:rsidP="00685D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Edmund FitzWilliam(q.v.) and Henry Bradfeld(q.v.) made a plaint of </w:t>
      </w:r>
    </w:p>
    <w:p w:rsidR="00685D6B" w:rsidRDefault="00685D6B" w:rsidP="00685D6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trespass against Robert Prykke(q.v.) and William Grene(q.v.), both of Hadleigh, Suffolk.</w:t>
      </w:r>
    </w:p>
    <w:p w:rsidR="00685D6B" w:rsidRDefault="00685D6B" w:rsidP="00685D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685D6B" w:rsidRDefault="00685D6B" w:rsidP="00685D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5D6B" w:rsidRDefault="00685D6B" w:rsidP="00685D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5D6B" w:rsidRDefault="00685D6B" w:rsidP="00685D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2016</w:t>
      </w:r>
    </w:p>
    <w:p w:rsidR="006B2F86" w:rsidRPr="00E71FC3" w:rsidRDefault="00685D6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D6B" w:rsidRDefault="00685D6B" w:rsidP="00E71FC3">
      <w:pPr>
        <w:spacing w:after="0" w:line="240" w:lineRule="auto"/>
      </w:pPr>
      <w:r>
        <w:separator/>
      </w:r>
    </w:p>
  </w:endnote>
  <w:endnote w:type="continuationSeparator" w:id="0">
    <w:p w:rsidR="00685D6B" w:rsidRDefault="00685D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D6B" w:rsidRDefault="00685D6B" w:rsidP="00E71FC3">
      <w:pPr>
        <w:spacing w:after="0" w:line="240" w:lineRule="auto"/>
      </w:pPr>
      <w:r>
        <w:separator/>
      </w:r>
    </w:p>
  </w:footnote>
  <w:footnote w:type="continuationSeparator" w:id="0">
    <w:p w:rsidR="00685D6B" w:rsidRDefault="00685D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D6B"/>
    <w:rsid w:val="00685D6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5DE08"/>
  <w15:chartTrackingRefBased/>
  <w15:docId w15:val="{C6A29884-6087-4483-95C5-BC7E3ADB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85D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2016-03-22T21:02:00Z</dcterms:created>
  <dcterms:modified xsi:type="dcterms:W3CDTF">2016-03-22T21:02:00Z</dcterms:modified>
</cp:coreProperties>
</file>